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02ED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Marion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6B3C0F64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Norfolk.</w:t>
      </w:r>
    </w:p>
    <w:p w14:paraId="7A277299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66460C6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3E17C3F" w14:textId="77777777" w:rsidR="00611ED1" w:rsidRDefault="00611ED1" w:rsidP="00611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5C686170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6EFCC0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Christopher Harper-Bill, pub. Canterbury and York Society 2000, pp.34-5)</w:t>
      </w:r>
    </w:p>
    <w:p w14:paraId="5BE31D47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Children:   Joan(q.v.) = Unknown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Rikkys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  (ibid.)</w:t>
      </w:r>
    </w:p>
    <w:p w14:paraId="32E70A3B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Margaret(q.v.), Maud(q.v.), John(q.v.), Edmund(q.v.).   (ibid.)</w:t>
      </w:r>
    </w:p>
    <w:p w14:paraId="64804050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73036D3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FB3F67E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John bequeathed her all his moveable goods in their house, 6 stones</w:t>
      </w:r>
    </w:p>
    <w:p w14:paraId="360448AB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of hemp yearly for her lifetime, 6 hens and a mare.   (ibid.)</w:t>
      </w:r>
    </w:p>
    <w:p w14:paraId="5D649C90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7D73559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6268CE6" w14:textId="77777777" w:rsidR="00611ED1" w:rsidRDefault="00611ED1" w:rsidP="00611E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4966FF83" w14:textId="77777777" w:rsidR="00BA00AB" w:rsidRPr="00611ED1" w:rsidRDefault="00BA00AB" w:rsidP="00611ED1"/>
    <w:sectPr w:rsidR="00BA00AB" w:rsidRPr="00611E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CA36" w14:textId="77777777" w:rsidR="00611ED1" w:rsidRDefault="00611ED1" w:rsidP="009139A6">
      <w:r>
        <w:separator/>
      </w:r>
    </w:p>
  </w:endnote>
  <w:endnote w:type="continuationSeparator" w:id="0">
    <w:p w14:paraId="60794858" w14:textId="77777777" w:rsidR="00611ED1" w:rsidRDefault="00611E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17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E3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FF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52207" w14:textId="77777777" w:rsidR="00611ED1" w:rsidRDefault="00611ED1" w:rsidP="009139A6">
      <w:r>
        <w:separator/>
      </w:r>
    </w:p>
  </w:footnote>
  <w:footnote w:type="continuationSeparator" w:id="0">
    <w:p w14:paraId="1AF681FF" w14:textId="77777777" w:rsidR="00611ED1" w:rsidRDefault="00611E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87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A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3E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ED1"/>
    <w:rsid w:val="000666E0"/>
    <w:rsid w:val="002510B7"/>
    <w:rsid w:val="005C130B"/>
    <w:rsid w:val="00611E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CAAE8"/>
  <w15:chartTrackingRefBased/>
  <w15:docId w15:val="{E394344E-7A76-4992-AFBE-5FA7C82F9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2022-09-14T19:56:00Z</dcterms:created>
  <dcterms:modified xsi:type="dcterms:W3CDTF">2022-09-14T19:57:00Z</dcterms:modified>
</cp:coreProperties>
</file>